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ELYOT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Bele</w:t>
      </w:r>
      <w:proofErr w:type="spellEnd"/>
      <w:r>
        <w:rPr>
          <w:rFonts w:ascii="Times New Roman" w:hAnsi="Times New Roman" w:cs="Times New Roman"/>
        </w:rPr>
        <w:t xml:space="preserve"> of Lymington, Hampshire(q.v.).</w:t>
      </w:r>
    </w:p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2F0E89" w:rsidRDefault="002F0E89" w:rsidP="002F0E89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2017</w:t>
      </w:r>
    </w:p>
    <w:p w:rsidR="006B2F86" w:rsidRPr="00E71FC3" w:rsidRDefault="002F0E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E89" w:rsidRDefault="002F0E89" w:rsidP="00E71FC3">
      <w:r>
        <w:separator/>
      </w:r>
    </w:p>
  </w:endnote>
  <w:endnote w:type="continuationSeparator" w:id="0">
    <w:p w:rsidR="002F0E89" w:rsidRDefault="002F0E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E89" w:rsidRDefault="002F0E89" w:rsidP="00E71FC3">
      <w:r>
        <w:separator/>
      </w:r>
    </w:p>
  </w:footnote>
  <w:footnote w:type="continuationSeparator" w:id="0">
    <w:p w:rsidR="002F0E89" w:rsidRDefault="002F0E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E89"/>
    <w:rsid w:val="001A7C09"/>
    <w:rsid w:val="002F0E8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A74E27-AF7E-4ECF-8B72-F1D73A90E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E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F0E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2017-10-04T19:21:00Z</dcterms:created>
  <dcterms:modified xsi:type="dcterms:W3CDTF">2017-10-04T19:22:00Z</dcterms:modified>
</cp:coreProperties>
</file>